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4" w:type="dxa"/>
        <w:tblInd w:w="-601" w:type="dxa"/>
        <w:tblLook w:val="04A0"/>
      </w:tblPr>
      <w:tblGrid>
        <w:gridCol w:w="299"/>
        <w:gridCol w:w="985"/>
        <w:gridCol w:w="3080"/>
        <w:gridCol w:w="2020"/>
        <w:gridCol w:w="1500"/>
        <w:gridCol w:w="1500"/>
        <w:gridCol w:w="520"/>
        <w:gridCol w:w="3980"/>
        <w:gridCol w:w="2080"/>
      </w:tblGrid>
      <w:tr w:rsidR="00FD42C2" w:rsidTr="00FD42C2">
        <w:trPr>
          <w:trHeight w:val="42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3512</w:t>
            </w:r>
          </w:p>
        </w:tc>
        <w:tc>
          <w:tcPr>
            <w:tcW w:w="146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Кремёнская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Анжела Александровна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 и обществознания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Абуляизова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Фанзия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Шакировна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Акимова Нина Владимировна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Старо-Письмянская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Аминова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Надежда Александровна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351003 - Муниципальная бюджетная общеобразовательная организация   "Средняя общеобразовательная школа №3 г. Лениногорска" 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физкультуры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Аникина Ирина Алексеевна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351003 - Муниципальная бюджетная общеобразовательная организация   "Средняя общеобразовательная школа №3 г. Лениногорска" 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Ахмадиев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Ришат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Салихович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354033 - Муниципальная бюджетная общеобразовательная организация  "Нижнечершилинская средняя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E915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Байгареева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Гюзель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Наильевна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68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Валиева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Гульназ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Акдасовна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Кирлигачская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Венедиктова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Оксана Викторовна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Хореограф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Гайсина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Залия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Габделсаматовна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354034 - Муниципальная бюджетная общеобразовательная организация  "Куакбашская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Галиева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Флёра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Тагсимовна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Губаева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Екатерина Вячеславовна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Забирова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Рубесовна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Закирова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Гулия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Муратовна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Старо-Письмянская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Закирова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Залифа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Мунависовна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Исхакова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Эльвира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Тагировна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351001 - Муниципальная бюджетная общеобразовательная организация  "Основная общеобразовательная школа №1 г. Лениногорска"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Кудашова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Татьяна Николаевна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352028 - Муниципальная бюджетная общеобразовательная организация  "Мордва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Кармалкинская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школа"  Лениногорского муниципального района РТ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Минахметова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Зульфия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Атласовна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Учитель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ИЗО</w:t>
            </w:r>
            <w:proofErr w:type="gramEnd"/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Минязова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Фарида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Асхатовна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Михайлова Екатерина Михайловна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и английского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Михайлова Ольга Васильевна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Московец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Гузаль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Наримановна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352025 - Муниципальная бюджетная общеобразовательная организация  "Ивановская средняя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Нуртдинова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Лена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Ильясовна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биологии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Падюкова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Гузель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Расиховна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Потапова Ольга Васильевна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352022 - Муниципальная бюджетная общеобразовательная организация  "Зеленорощинская средняя общеобразовательная школа им. Горького" Лениногорского муниципального района РТ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Учитель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ИЗО</w:t>
            </w:r>
            <w:proofErr w:type="gramEnd"/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Сайфутдинова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Рафиковна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352024 - Муниципальная бюджетная общеобразовательная организация  "Тимяшевская средняя общеобразовательная школа " муниципального образования "Лениногорский муниципальный район"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Ситдикова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Халима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Мусиновна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Соловьева Наталья Викторовна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352024 - Муниципальная бюджетная общеобразовательная организация  "Тимяшевская средняя общеобразовательная школа " муниципального образования "Лениногорский муниципальный район"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Столярова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Марина Сергеевна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Сунгатуллина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Эльвира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Рашитовна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Сытдикова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Дания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Шайхулзамановна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Табакова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Наталья Николаевна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Тараканова Наталья Ивановна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Трофимова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Зульфира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Аглямовна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Фаррахова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Гульнара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Рамилевна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352027 - Муниципальная бюджетная общеобразовательная организация  "Подлесная основная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Фаррахова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Динара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Рамиловна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Старо-Письмянская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татарского, русского языков, татарской и русской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Фатхутдинова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Наиля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Талгатовна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352022 - Муниципальная бюджетная общеобразовательная организация  "Зеленорощинская средняя общеобразовательная школа им. Горького"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Фёдорова Нина Ивановна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Хайруллина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Лилия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Юнусовна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Хасаншина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Резида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Гадиевна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354035 - Муниципальная бюджетная общеобразовательная организация  "Урмышлинская основная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Чатурова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Надежда Ивановна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844A04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352028 - Муниципальная бюджетная общеобразовательная организация  "Мордва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Кармалкинская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школа"  Лениногорского муниципального района РТ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Шагиева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Гольназ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Фаритовна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844A04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352025 - Муниципальная бюджетная общеобразовательная организация  "Ивановская средняя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844A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Шайдуллин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Равиль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Салихович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технологии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Аскарова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Флюра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Анасовна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354034 - Муниципальная бюджетная общеобразовательная организация  "Куакбашская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Афанасьева Галина Ильинична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352040 - Муниципальная бюджетная общеобразовательная организация  "Федотовская основная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Биктимерова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Лейсан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Рафинатовна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354032 - Муниципальная бюджетная общеобразовательная организация  "Зай-Каратайская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Веденеева Светлана Анатольевна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Гадельшин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Хайдарович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физкультуры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Ильмукова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Елена Геннадьевна 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Клюквина Людмила Ивановна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351001 - Муниципальная бюджетная общеобразовательная организация  "Основная общеобразовательная школа №1 г. Лениногорска"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Марданова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Фаниса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Рашитовна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352024 - Муниципальная бюджетная общеобразовательная организация  "Тимяшевская средняя общеобразовательная школа " муниципального образования "Лениногорский муниципальный район"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Салахова Галина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Ахтямовна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352024 - Муниципальная бюджетная общеобразовательная организация  "Тимяшевская средняя общеобразовательная школа " муниципального образования "Лениногорский муниципальный район"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Смолькова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Кристина Александровна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352026 - Муниципальная бюджетная общеобразовательная организация  "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Старо-Письмянская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основная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Хайрова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Венера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Агдамовна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352022 - Муниципальная бюджетная общеобразовательная организация  "Зеленорощинская средняя общеобразовательная школа им. Горького"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музыки</w:t>
            </w:r>
          </w:p>
        </w:tc>
      </w:tr>
      <w:tr w:rsidR="00FD42C2" w:rsidTr="00844A04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Халикова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Эндже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Рубисовна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352021 - Муниципальная бюджетная общеобразовательная организация  "Шугуровская средняя общеобразовательная школа имени Валерия Павловича Чкалова"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 дополнительного образования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Чурина Анастасия Петровна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352025 - Муниципальная бюджетная общеобразовательная организация  "Ивановская средняя общеобразовательная школа"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FD42C2" w:rsidTr="00844A04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E91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 w:rsidP="006B4F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Шарифуллина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Энзе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Шамиловна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6B4F69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3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354033 - Муниципальная бюджетная общеобразовательная организация  "Нижнечершилинская средняя общеобразовательная школа " Лениногорского муниципального района 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42C2" w:rsidRDefault="00FD42C2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FD42C2" w:rsidTr="00FD42C2">
        <w:trPr>
          <w:trHeight w:val="342"/>
        </w:trPr>
        <w:tc>
          <w:tcPr>
            <w:tcW w:w="159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C2" w:rsidRDefault="00FD42C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D42C2" w:rsidRDefault="00FD42C2"/>
    <w:sectPr w:rsidR="00FD42C2" w:rsidSect="00FD42C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FD42C2"/>
    <w:rsid w:val="002459A6"/>
    <w:rsid w:val="006B4F69"/>
    <w:rsid w:val="00844A04"/>
    <w:rsid w:val="00E915C3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9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42C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FD42C2"/>
    <w:rPr>
      <w:color w:val="800080"/>
      <w:u w:val="single"/>
    </w:rPr>
  </w:style>
  <w:style w:type="paragraph" w:customStyle="1" w:styleId="xl60">
    <w:name w:val="xl60"/>
    <w:basedOn w:val="a"/>
    <w:rsid w:val="00FD42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FD42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2">
    <w:name w:val="xl62"/>
    <w:basedOn w:val="a"/>
    <w:rsid w:val="00FD42C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">
    <w:name w:val="xl63"/>
    <w:basedOn w:val="a"/>
    <w:rsid w:val="00FD42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FD42C2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FD42C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FD42C2"/>
    <w:pPr>
      <w:shd w:val="clear" w:color="000000" w:fill="FFFFFF"/>
      <w:spacing w:before="100" w:beforeAutospacing="1" w:after="100" w:afterAutospacing="1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8;&#1052;&#1062;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24</TotalTime>
  <Pages>1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Mac93</cp:lastModifiedBy>
  <cp:revision>3</cp:revision>
  <dcterms:created xsi:type="dcterms:W3CDTF">2015-05-14T13:55:00Z</dcterms:created>
  <dcterms:modified xsi:type="dcterms:W3CDTF">2015-05-14T17:37:00Z</dcterms:modified>
</cp:coreProperties>
</file>